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A8CFA" w14:textId="77777777" w:rsidR="00356B7B" w:rsidRDefault="00356B7B" w:rsidP="00356B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BURLEY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fl.1463)</w:t>
      </w:r>
    </w:p>
    <w:p w14:paraId="4AEF1DF9" w14:textId="77777777" w:rsidR="00356B7B" w:rsidRDefault="00356B7B" w:rsidP="00356B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Beverley. Cutler.</w:t>
      </w:r>
    </w:p>
    <w:p w14:paraId="525DBA6A" w14:textId="77777777" w:rsidR="00356B7B" w:rsidRDefault="00356B7B" w:rsidP="00356B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C54FFE" w14:textId="77777777" w:rsidR="00356B7B" w:rsidRDefault="00356B7B" w:rsidP="00356B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9ABB28" w14:textId="77777777" w:rsidR="00356B7B" w:rsidRDefault="00356B7B" w:rsidP="00356B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1463</w:t>
      </w:r>
      <w:r>
        <w:rPr>
          <w:rFonts w:ascii="Times New Roman" w:hAnsi="Times New Roman" w:cs="Times New Roman"/>
          <w:sz w:val="24"/>
          <w:szCs w:val="24"/>
        </w:rPr>
        <w:tab/>
        <w:t>John Smyth, chaplain(q.v.), brought a plaint of trespass against him, John</w:t>
      </w:r>
    </w:p>
    <w:p w14:paraId="370ADF59" w14:textId="77777777" w:rsidR="00356B7B" w:rsidRDefault="00356B7B" w:rsidP="00356B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Dykson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both of Beverley, cutlers.</w:t>
      </w:r>
    </w:p>
    <w:p w14:paraId="37272FCD" w14:textId="77777777" w:rsidR="00356B7B" w:rsidRDefault="00356B7B" w:rsidP="00356B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901AC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https://waalt.uh.edu/index.php/CP40/807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5619679" w14:textId="77777777" w:rsidR="00356B7B" w:rsidRDefault="00356B7B" w:rsidP="00356B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D69957" w14:textId="77777777" w:rsidR="00356B7B" w:rsidRDefault="00356B7B" w:rsidP="00356B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C58256" w14:textId="77777777" w:rsidR="00356B7B" w:rsidRDefault="00356B7B" w:rsidP="00356B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September 2022</w:t>
      </w:r>
    </w:p>
    <w:p w14:paraId="62288D0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BEEAF" w14:textId="77777777" w:rsidR="00356B7B" w:rsidRDefault="00356B7B" w:rsidP="009139A6">
      <w:r>
        <w:separator/>
      </w:r>
    </w:p>
  </w:endnote>
  <w:endnote w:type="continuationSeparator" w:id="0">
    <w:p w14:paraId="2FA914A8" w14:textId="77777777" w:rsidR="00356B7B" w:rsidRDefault="00356B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CD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6320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E24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7C81F" w14:textId="77777777" w:rsidR="00356B7B" w:rsidRDefault="00356B7B" w:rsidP="009139A6">
      <w:r>
        <w:separator/>
      </w:r>
    </w:p>
  </w:footnote>
  <w:footnote w:type="continuationSeparator" w:id="0">
    <w:p w14:paraId="07510C99" w14:textId="77777777" w:rsidR="00356B7B" w:rsidRDefault="00356B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7B1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C29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C85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B7B"/>
    <w:rsid w:val="000666E0"/>
    <w:rsid w:val="002510B7"/>
    <w:rsid w:val="00356B7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6A2CE"/>
  <w15:chartTrackingRefBased/>
  <w15:docId w15:val="{FD3A6DA6-3E9A-46A7-96D9-5499D424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56B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2022-09-13T08:09:00Z</dcterms:created>
  <dcterms:modified xsi:type="dcterms:W3CDTF">2022-09-13T08:11:00Z</dcterms:modified>
</cp:coreProperties>
</file>